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FF572" w14:textId="55F3EDC2" w:rsidR="00A82AE1" w:rsidRPr="00A82AE1" w:rsidRDefault="00A82AE1" w:rsidP="00A82AE1">
      <w:pPr>
        <w:widowControl w:val="0"/>
        <w:spacing w:after="0"/>
        <w:rPr>
          <w:rFonts w:ascii="Arial" w:hAnsi="Arial" w:cs="Arial"/>
          <w:b/>
          <w:sz w:val="22"/>
          <w:szCs w:val="22"/>
        </w:rPr>
      </w:pPr>
      <w:r w:rsidRPr="00A82AE1">
        <w:rPr>
          <w:rFonts w:ascii="Arial" w:hAnsi="Arial" w:cs="Arial"/>
          <w:b/>
          <w:sz w:val="22"/>
          <w:szCs w:val="22"/>
        </w:rPr>
        <w:t xml:space="preserve">3GPP TSG-SA3 Meeting #124 </w:t>
      </w:r>
      <w:r w:rsidRPr="00A82AE1">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82AE1">
        <w:rPr>
          <w:rFonts w:ascii="Arial" w:hAnsi="Arial" w:cs="Arial"/>
          <w:b/>
          <w:sz w:val="22"/>
          <w:szCs w:val="22"/>
        </w:rPr>
        <w:t>S3-25</w:t>
      </w:r>
      <w:r w:rsidR="00823027" w:rsidRPr="00823027">
        <w:rPr>
          <w:rFonts w:ascii="Arial" w:hAnsi="Arial" w:cs="Arial"/>
          <w:b/>
          <w:sz w:val="22"/>
          <w:szCs w:val="22"/>
        </w:rPr>
        <w:t>3452</w:t>
      </w:r>
    </w:p>
    <w:p w14:paraId="2B0000AB" w14:textId="0EF80E4D" w:rsidR="008C17B7" w:rsidRPr="00C50507" w:rsidRDefault="00A82AE1" w:rsidP="00A82AE1">
      <w:pPr>
        <w:widowControl w:val="0"/>
        <w:spacing w:after="0"/>
        <w:rPr>
          <w:rFonts w:ascii="Arial" w:hAnsi="Arial"/>
          <w:b/>
          <w:sz w:val="22"/>
          <w:szCs w:val="22"/>
        </w:rPr>
      </w:pPr>
      <w:r w:rsidRPr="00A82AE1">
        <w:rPr>
          <w:rFonts w:ascii="Arial" w:hAnsi="Arial" w:cs="Arial"/>
          <w:b/>
          <w:sz w:val="22"/>
          <w:szCs w:val="22"/>
        </w:rPr>
        <w:t>Wuhan, China, 13 - 17 October 2025</w:t>
      </w:r>
      <w:r w:rsidR="008C17B7" w:rsidRPr="006C2E80">
        <w:tab/>
      </w:r>
    </w:p>
    <w:p w14:paraId="4C1C8B99" w14:textId="669F866F" w:rsidR="0010401F" w:rsidRPr="00013A63" w:rsidRDefault="00013A63" w:rsidP="008C17B7">
      <w:pPr>
        <w:keepNext/>
        <w:pBdr>
          <w:bottom w:val="single" w:sz="4" w:space="1" w:color="auto"/>
        </w:pBdr>
        <w:tabs>
          <w:tab w:val="right" w:pos="9639"/>
        </w:tabs>
        <w:spacing w:after="0"/>
        <w:outlineLvl w:val="0"/>
        <w:rPr>
          <w:rFonts w:ascii="Arial" w:hAnsi="Arial" w:cs="Arial"/>
          <w:b/>
        </w:rPr>
      </w:pPr>
      <w:r w:rsidRPr="009807AD">
        <w:rPr>
          <w:rFonts w:ascii="Arial" w:hAnsi="Arial" w:cs="Arial"/>
          <w:b/>
          <w:noProof/>
        </w:rPr>
        <w:tab/>
      </w: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62211F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6FEB" w:rsidRPr="005B6FEB">
        <w:rPr>
          <w:rFonts w:ascii="Arial" w:hAnsi="Arial" w:cs="Arial"/>
          <w:b/>
          <w:lang w:eastAsia="zh-CN"/>
        </w:rPr>
        <w:t xml:space="preserve">Discussion </w:t>
      </w:r>
      <w:r w:rsidR="000D7F6A">
        <w:rPr>
          <w:rFonts w:ascii="Arial" w:hAnsi="Arial" w:cs="Arial"/>
          <w:b/>
          <w:lang w:eastAsia="zh-CN"/>
        </w:rPr>
        <w:t xml:space="preserve">on </w:t>
      </w:r>
      <w:r w:rsidR="00A82AE1">
        <w:rPr>
          <w:rFonts w:ascii="Arial" w:hAnsi="Arial" w:cs="Arial"/>
          <w:b/>
          <w:lang w:eastAsia="zh-CN"/>
        </w:rPr>
        <w:t>the update of master keys</w:t>
      </w:r>
      <w:r w:rsidR="000D7F6A">
        <w:rPr>
          <w:rFonts w:ascii="Arial" w:hAnsi="Arial" w:cs="Arial"/>
          <w:b/>
          <w:lang w:eastAsia="zh-CN"/>
        </w:rPr>
        <w:t xml:space="preserve"> of UE-Satellite-UE in IMS</w:t>
      </w:r>
    </w:p>
    <w:p w14:paraId="0578C5B7" w14:textId="1851289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8573C">
        <w:rPr>
          <w:rFonts w:ascii="Arial" w:hAnsi="Arial"/>
          <w:b/>
          <w:lang w:eastAsia="zh-CN"/>
        </w:rPr>
        <w:t>Discussion</w:t>
      </w:r>
    </w:p>
    <w:p w14:paraId="0545A6FF" w14:textId="746B7E3E"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63D6F">
        <w:rPr>
          <w:rFonts w:ascii="Arial" w:hAnsi="Arial" w:cs="Arial"/>
          <w:b/>
        </w:rPr>
        <w:t>4.1</w:t>
      </w:r>
      <w:r w:rsidR="0083746E">
        <w:rPr>
          <w:rFonts w:ascii="Arial" w:hAnsi="Arial" w:cs="Arial"/>
          <w:b/>
        </w:rPr>
        <w:t>.</w:t>
      </w:r>
      <w:r w:rsidR="00D15873">
        <w:rPr>
          <w:rFonts w:ascii="Arial" w:hAnsi="Arial" w:cs="Arial"/>
          <w:b/>
        </w:rPr>
        <w:t>1</w:t>
      </w:r>
    </w:p>
    <w:p w14:paraId="5C2429E0" w14:textId="77777777" w:rsidR="00C022E3" w:rsidRDefault="00C022E3">
      <w:pPr>
        <w:pStyle w:val="1"/>
      </w:pPr>
      <w:r>
        <w:t>1</w:t>
      </w:r>
      <w:r>
        <w:tab/>
        <w:t>Decision/action requested</w:t>
      </w:r>
    </w:p>
    <w:p w14:paraId="72675AC7" w14:textId="574FD3C6" w:rsidR="00C022E3" w:rsidRDefault="00992D7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92D7A">
        <w:rPr>
          <w:b/>
          <w:i/>
        </w:rPr>
        <w:t xml:space="preserve">It is proposed to </w:t>
      </w:r>
      <w:r w:rsidR="0058573C">
        <w:rPr>
          <w:b/>
          <w:i/>
        </w:rPr>
        <w:t>discuss</w:t>
      </w:r>
      <w:r w:rsidRPr="00992D7A">
        <w:rPr>
          <w:b/>
          <w:i/>
        </w:rPr>
        <w:t xml:space="preserve"> the </w:t>
      </w:r>
      <w:r w:rsidR="00D15873" w:rsidRPr="00D15873">
        <w:rPr>
          <w:b/>
          <w:i/>
        </w:rPr>
        <w:t>update of master keys</w:t>
      </w:r>
      <w:r w:rsidR="003705B9">
        <w:rPr>
          <w:b/>
          <w:i/>
        </w:rPr>
        <w:t xml:space="preserve"> of </w:t>
      </w:r>
      <w:r w:rsidR="003705B9" w:rsidRPr="003705B9">
        <w:rPr>
          <w:b/>
          <w:i/>
        </w:rPr>
        <w:t>UE-Satellite-UE in IMS</w:t>
      </w:r>
      <w:r w:rsidRPr="00992D7A">
        <w:rPr>
          <w:b/>
          <w:i/>
        </w:rPr>
        <w:t>.</w:t>
      </w:r>
    </w:p>
    <w:p w14:paraId="01273EEB" w14:textId="77777777" w:rsidR="00992D7A" w:rsidRDefault="00992D7A" w:rsidP="00992D7A">
      <w:pPr>
        <w:pStyle w:val="1"/>
      </w:pPr>
      <w:r>
        <w:t>2</w:t>
      </w:r>
      <w:r>
        <w:tab/>
        <w:t>References</w:t>
      </w:r>
    </w:p>
    <w:p w14:paraId="15F5D6C4" w14:textId="77993198" w:rsidR="00511514" w:rsidRDefault="00A426BF" w:rsidP="000D7F6A">
      <w:pPr>
        <w:pStyle w:val="EX"/>
      </w:pPr>
      <w:r>
        <w:t>[1]</w:t>
      </w:r>
      <w:r>
        <w:tab/>
      </w:r>
      <w:bookmarkStart w:id="0" w:name="_Hlk189676459"/>
      <w:r w:rsidR="000D7F6A">
        <w:t>TS 23.228</w:t>
      </w:r>
      <w:r w:rsidR="00511514">
        <w:t>:</w:t>
      </w:r>
      <w:r w:rsidR="00511514" w:rsidRPr="00511514">
        <w:t xml:space="preserve"> </w:t>
      </w:r>
      <w:r w:rsidR="00511514">
        <w:t>"</w:t>
      </w:r>
      <w:r w:rsidR="000D7F6A">
        <w:t>IP Multimedia Subsystem (IMS); Stage 2</w:t>
      </w:r>
      <w:r w:rsidR="00511514">
        <w:t>".</w:t>
      </w:r>
    </w:p>
    <w:p w14:paraId="3D4F20F7" w14:textId="75BE427D" w:rsidR="0034486F" w:rsidRDefault="0034486F" w:rsidP="0034486F">
      <w:pPr>
        <w:pStyle w:val="EX"/>
      </w:pPr>
      <w:r>
        <w:t>[2]</w:t>
      </w:r>
      <w:r>
        <w:tab/>
        <w:t>TS 33.328: "IP Multimedia Subsystem (IMS) media plane security (Release 18)"</w:t>
      </w:r>
    </w:p>
    <w:p w14:paraId="1F09A7FA" w14:textId="3BDBA931" w:rsidR="00D25988" w:rsidRDefault="00D25988" w:rsidP="00D25988">
      <w:pPr>
        <w:pStyle w:val="EX"/>
      </w:pPr>
      <w:r>
        <w:t>[3]</w:t>
      </w:r>
      <w:r>
        <w:tab/>
        <w:t>RFC 4568:"Session Description Protocol (SDP) Security Descriptions for Media Streams"</w:t>
      </w:r>
    </w:p>
    <w:p w14:paraId="3D3E04E2" w14:textId="7DF9DF5C" w:rsidR="00840C47" w:rsidRDefault="00840C47" w:rsidP="00D25988">
      <w:pPr>
        <w:pStyle w:val="EX"/>
      </w:pPr>
      <w:r>
        <w:t>[4]</w:t>
      </w:r>
      <w:r>
        <w:tab/>
        <w:t>RFC 8866:"</w:t>
      </w:r>
      <w:r w:rsidRPr="00840C47">
        <w:t xml:space="preserve">SDP: Session Description Protocol </w:t>
      </w:r>
      <w:r>
        <w:t>"</w:t>
      </w:r>
    </w:p>
    <w:bookmarkEnd w:id="0"/>
    <w:p w14:paraId="602D736C" w14:textId="77777777" w:rsidR="00992D7A" w:rsidRDefault="00992D7A" w:rsidP="00992D7A">
      <w:pPr>
        <w:pStyle w:val="1"/>
      </w:pPr>
      <w:r>
        <w:t>3</w:t>
      </w:r>
      <w:r>
        <w:tab/>
        <w:t>Rationale</w:t>
      </w:r>
    </w:p>
    <w:p w14:paraId="41366AAD" w14:textId="082338FF" w:rsidR="004E3D15" w:rsidRPr="009E03D8" w:rsidRDefault="004E3D15" w:rsidP="004E3D15">
      <w:pPr>
        <w:pStyle w:val="2"/>
        <w:rPr>
          <w:lang w:eastAsia="zh-CN"/>
        </w:rPr>
      </w:pPr>
      <w:r>
        <w:rPr>
          <w:rFonts w:hint="eastAsia"/>
          <w:lang w:eastAsia="zh-CN"/>
        </w:rPr>
        <w:t>3</w:t>
      </w:r>
      <w:r>
        <w:rPr>
          <w:lang w:eastAsia="zh-CN"/>
        </w:rPr>
        <w:t>.1</w:t>
      </w:r>
      <w:r>
        <w:rPr>
          <w:lang w:eastAsia="zh-CN"/>
        </w:rPr>
        <w:tab/>
      </w:r>
      <w:r>
        <w:t>S</w:t>
      </w:r>
      <w:r w:rsidRPr="009E03D8">
        <w:t>ecurity association set-up procedure</w:t>
      </w:r>
      <w:r>
        <w:t xml:space="preserve"> in</w:t>
      </w:r>
      <w:r w:rsidRPr="009E03D8">
        <w:t xml:space="preserve"> IMS</w:t>
      </w:r>
    </w:p>
    <w:p w14:paraId="5FA74683" w14:textId="77777777" w:rsidR="004E3D15" w:rsidRDefault="004E3D15" w:rsidP="004E3D15">
      <w:pPr>
        <w:jc w:val="both"/>
      </w:pPr>
      <w:r>
        <w:t xml:space="preserve">Figure 3 shows the </w:t>
      </w:r>
      <w:r w:rsidRPr="009E03D8">
        <w:t>security association set-up procedure</w:t>
      </w:r>
      <w:r>
        <w:t xml:space="preserve"> in</w:t>
      </w:r>
      <w:r w:rsidRPr="009E03D8">
        <w:t xml:space="preserve"> IMS</w:t>
      </w:r>
      <w:r>
        <w:t xml:space="preserve"> in</w:t>
      </w:r>
      <w:r w:rsidRPr="000F5AE3">
        <w:t xml:space="preserve"> clause</w:t>
      </w:r>
      <w:r>
        <w:t xml:space="preserve"> 7.2.1 of TS 33.328 [2]. </w:t>
      </w:r>
    </w:p>
    <w:bookmarkStart w:id="1" w:name="_MON_1333934984"/>
    <w:bookmarkEnd w:id="1"/>
    <w:p w14:paraId="2F48FD5C" w14:textId="77777777" w:rsidR="004E3D15" w:rsidRDefault="004E3D15" w:rsidP="004E3D15">
      <w:pPr>
        <w:jc w:val="center"/>
      </w:pPr>
      <w:r>
        <w:object w:dxaOrig="8820" w:dyaOrig="7580" w14:anchorId="1301A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288.85pt" o:ole="">
            <v:imagedata r:id="rId7" o:title=""/>
          </v:shape>
          <o:OLEObject Type="Embed" ProgID="Word.Picture.8" ShapeID="_x0000_i1025" DrawAspect="Content" ObjectID="_1821269406" r:id="rId8"/>
        </w:object>
      </w:r>
    </w:p>
    <w:p w14:paraId="1E2C903C" w14:textId="77777777" w:rsidR="004E3D15" w:rsidRDefault="004E3D15" w:rsidP="004E3D15">
      <w:pPr>
        <w:jc w:val="center"/>
      </w:pPr>
      <w:r>
        <w:t xml:space="preserve">Figure 3: </w:t>
      </w:r>
      <w:r w:rsidRPr="006C351A">
        <w:t xml:space="preserve">security association set-up procedure for </w:t>
      </w:r>
      <w:r>
        <w:t>e2ae case</w:t>
      </w:r>
    </w:p>
    <w:p w14:paraId="2EA61129" w14:textId="77777777" w:rsidR="004E3D15" w:rsidRDefault="004E3D15" w:rsidP="004E3D15">
      <w:pPr>
        <w:jc w:val="both"/>
      </w:pPr>
    </w:p>
    <w:p w14:paraId="33ED10AF" w14:textId="489EF1D0" w:rsidR="004E3D15" w:rsidRDefault="004E3D15" w:rsidP="004E3D15">
      <w:pPr>
        <w:jc w:val="both"/>
        <w:rPr>
          <w:lang w:eastAsia="zh-CN"/>
        </w:rPr>
      </w:pPr>
      <w:r>
        <w:t xml:space="preserve">In step1, when the protection of RTP using SDES is chosen, the UE A will send the SDES crypto attributes containing the </w:t>
      </w:r>
      <w:r w:rsidRPr="000F5AE3">
        <w:t>master key</w:t>
      </w:r>
      <w:r>
        <w:t xml:space="preserve"> K11 to P-CSCF via the SDP offer message.</w:t>
      </w:r>
      <w:r>
        <w:rPr>
          <w:lang w:eastAsia="zh-CN"/>
        </w:rPr>
        <w:t xml:space="preserve"> K11 is the master key used for protecting the media message sent from the UE A to </w:t>
      </w:r>
      <w:r w:rsidR="00317022">
        <w:rPr>
          <w:lang w:eastAsia="zh-CN"/>
        </w:rPr>
        <w:t xml:space="preserve">the </w:t>
      </w:r>
      <w:r>
        <w:rPr>
          <w:lang w:eastAsia="zh-CN"/>
        </w:rPr>
        <w:t>IMS-AGW.</w:t>
      </w:r>
    </w:p>
    <w:p w14:paraId="28A5EBA8" w14:textId="77777777" w:rsidR="004E3D15" w:rsidRDefault="004E3D15" w:rsidP="004E3D15">
      <w:pPr>
        <w:jc w:val="both"/>
      </w:pPr>
      <w:r>
        <w:rPr>
          <w:lang w:eastAsia="zh-CN"/>
        </w:rPr>
        <w:lastRenderedPageBreak/>
        <w:t xml:space="preserve">In step2, </w:t>
      </w:r>
      <w:r>
        <w:t xml:space="preserve">the P-CSCF will send one or more SDES crypto attributes, each of these containing at least one master key K11, to the IMS-AGW. Based on the master key K11, the IMS-AGW is able to </w:t>
      </w:r>
      <w:proofErr w:type="spellStart"/>
      <w:r>
        <w:t>to</w:t>
      </w:r>
      <w:proofErr w:type="spellEnd"/>
      <w:r>
        <w:t xml:space="preserve"> check integrity / decrypt the media plane </w:t>
      </w:r>
      <w:proofErr w:type="spellStart"/>
      <w:r>
        <w:t>mesasge</w:t>
      </w:r>
      <w:proofErr w:type="spellEnd"/>
      <w:r>
        <w:t xml:space="preserve"> arriving from IMS UE A. </w:t>
      </w:r>
    </w:p>
    <w:p w14:paraId="004E5CF5" w14:textId="02A01B65" w:rsidR="004E3D15" w:rsidRDefault="004E3D15" w:rsidP="004E3D15">
      <w:pPr>
        <w:jc w:val="both"/>
      </w:pPr>
      <w:r>
        <w:t xml:space="preserve">In step3, the P-CSCF </w:t>
      </w:r>
      <w:r w:rsidRPr="00B62687">
        <w:t>selects one SDES crypto attribute</w:t>
      </w:r>
      <w:r>
        <w:t xml:space="preserve"> (i.e., one master Key K11)</w:t>
      </w:r>
      <w:r w:rsidRPr="00B62687">
        <w:t xml:space="preserve"> and removes all received SDES crypto attributes</w:t>
      </w:r>
      <w:r>
        <w:t>.</w:t>
      </w:r>
    </w:p>
    <w:p w14:paraId="5347B427" w14:textId="14AF8BF6" w:rsidR="00317022" w:rsidRDefault="00317022" w:rsidP="004E3D15">
      <w:pPr>
        <w:jc w:val="both"/>
        <w:rPr>
          <w:lang w:eastAsia="zh-CN"/>
        </w:rPr>
      </w:pPr>
      <w:r>
        <w:t xml:space="preserve">In step 7, the P-CSCF creates one SDES crypto attribute, containing at least one master key K12. </w:t>
      </w:r>
      <w:r>
        <w:rPr>
          <w:lang w:eastAsia="zh-CN"/>
        </w:rPr>
        <w:t>K12 is the master key used for protecting the media message sent from the IMS-AGW to the UE A.</w:t>
      </w:r>
    </w:p>
    <w:p w14:paraId="2D991637" w14:textId="773E9C1B" w:rsidR="00317022" w:rsidRDefault="00317022" w:rsidP="004E3D15">
      <w:pPr>
        <w:jc w:val="both"/>
      </w:pPr>
      <w:r>
        <w:t>In step8, the P-CSCF sends the SDP Answer to the UE, containing K12.</w:t>
      </w:r>
    </w:p>
    <w:p w14:paraId="5950DD12" w14:textId="77777777" w:rsidR="004E3D15" w:rsidRPr="000F5AE3" w:rsidRDefault="004E3D15" w:rsidP="004E3D15">
      <w:pPr>
        <w:jc w:val="both"/>
      </w:pPr>
      <w:r>
        <w:t xml:space="preserve">Note that TS 33.328 does not define any IMS-AGW handover procedure, because the IMS-AGW is considered not to be changed during the transmission of media plane </w:t>
      </w:r>
      <w:proofErr w:type="spellStart"/>
      <w:r>
        <w:t>mesasge</w:t>
      </w:r>
      <w:proofErr w:type="spellEnd"/>
      <w:r>
        <w:t>.</w:t>
      </w:r>
    </w:p>
    <w:p w14:paraId="5C8C7216" w14:textId="5D80F05B" w:rsidR="004E3D15" w:rsidRPr="004E3D15" w:rsidRDefault="004E3D15" w:rsidP="004E3D15">
      <w:pPr>
        <w:jc w:val="both"/>
        <w:rPr>
          <w:b/>
          <w:sz w:val="22"/>
        </w:rPr>
      </w:pPr>
      <w:r w:rsidRPr="00D25988">
        <w:rPr>
          <w:b/>
          <w:sz w:val="22"/>
        </w:rPr>
        <w:t xml:space="preserve">Observation </w:t>
      </w:r>
      <w:r>
        <w:rPr>
          <w:b/>
          <w:sz w:val="22"/>
        </w:rPr>
        <w:t>1</w:t>
      </w:r>
      <w:r w:rsidRPr="00D25988">
        <w:rPr>
          <w:b/>
          <w:sz w:val="22"/>
        </w:rPr>
        <w:t xml:space="preserve">: </w:t>
      </w:r>
      <w:r w:rsidRPr="00366330">
        <w:rPr>
          <w:b/>
          <w:sz w:val="22"/>
        </w:rPr>
        <w:t>The media message sent from the UE A to IMS-AGW</w:t>
      </w:r>
      <w:r>
        <w:rPr>
          <w:b/>
          <w:sz w:val="22"/>
        </w:rPr>
        <w:t xml:space="preserve"> is protected by the master key K11, and the master key should be provided by the UE A. IMS-AGW will not store any other master keys.</w:t>
      </w:r>
      <w:r w:rsidR="0019379F" w:rsidRPr="0019379F">
        <w:rPr>
          <w:b/>
          <w:sz w:val="22"/>
        </w:rPr>
        <w:t xml:space="preserve"> </w:t>
      </w:r>
      <w:r w:rsidR="0019379F" w:rsidRPr="00366330">
        <w:rPr>
          <w:b/>
          <w:sz w:val="22"/>
        </w:rPr>
        <w:t xml:space="preserve">The media message sent from the IMS-AGW </w:t>
      </w:r>
      <w:r w:rsidR="0019379F">
        <w:rPr>
          <w:b/>
          <w:sz w:val="22"/>
        </w:rPr>
        <w:t xml:space="preserve">to the </w:t>
      </w:r>
      <w:r w:rsidR="0019379F" w:rsidRPr="00366330">
        <w:rPr>
          <w:b/>
          <w:sz w:val="22"/>
        </w:rPr>
        <w:t xml:space="preserve">UE A </w:t>
      </w:r>
      <w:r w:rsidR="0019379F">
        <w:rPr>
          <w:b/>
          <w:sz w:val="22"/>
        </w:rPr>
        <w:t>is protected by the master key K12, and the master key should be provided by the P-CSCF.</w:t>
      </w:r>
    </w:p>
    <w:p w14:paraId="6E076819" w14:textId="3514DDAF" w:rsidR="00992D7A" w:rsidRDefault="00992D7A" w:rsidP="00992D7A">
      <w:pPr>
        <w:pStyle w:val="2"/>
        <w:rPr>
          <w:lang w:eastAsia="zh-CN"/>
        </w:rPr>
      </w:pPr>
      <w:r>
        <w:rPr>
          <w:rFonts w:hint="eastAsia"/>
          <w:lang w:eastAsia="zh-CN"/>
        </w:rPr>
        <w:t>3</w:t>
      </w:r>
      <w:r>
        <w:rPr>
          <w:lang w:eastAsia="zh-CN"/>
        </w:rPr>
        <w:t>.</w:t>
      </w:r>
      <w:r w:rsidR="004E3D15">
        <w:rPr>
          <w:lang w:eastAsia="zh-CN"/>
        </w:rPr>
        <w:t>2</w:t>
      </w:r>
      <w:r>
        <w:rPr>
          <w:lang w:eastAsia="zh-CN"/>
        </w:rPr>
        <w:tab/>
      </w:r>
      <w:r w:rsidR="009E03D8" w:rsidRPr="009E03D8">
        <w:t>UE-Satellite-UE communication in IMS</w:t>
      </w:r>
    </w:p>
    <w:p w14:paraId="5C721E3E" w14:textId="76275C44" w:rsidR="009E03D8" w:rsidRDefault="009E03D8" w:rsidP="007866A9">
      <w:pPr>
        <w:jc w:val="both"/>
        <w:rPr>
          <w:b/>
          <w:lang w:eastAsia="zh-CN"/>
        </w:rPr>
      </w:pPr>
      <w:r>
        <w:rPr>
          <w:b/>
          <w:lang w:eastAsia="zh-CN"/>
        </w:rPr>
        <w:t>3.1.1 Deployment of IMS-AGW</w:t>
      </w:r>
    </w:p>
    <w:p w14:paraId="0D660DD8" w14:textId="58694C7A" w:rsidR="001F57C5" w:rsidRDefault="001F57C5" w:rsidP="001F57C5">
      <w:pPr>
        <w:jc w:val="both"/>
        <w:rPr>
          <w:lang w:eastAsia="zh-CN"/>
        </w:rPr>
      </w:pPr>
      <w:r>
        <w:t>Figure 1 shows the architecture of UE-Satellite-UE communication in IMS with IMS-AGW deployed on satellite, specified in Clause AE.2.1 of TS 23.228 [1]. In order to support the UE-Satellite-UE communication, the IMS-AGW</w:t>
      </w:r>
      <w:r w:rsidR="0037662B">
        <w:t xml:space="preserve"> that is used to route the media plane data</w:t>
      </w:r>
      <w:r>
        <w:t xml:space="preserve"> should be deployed on the satellite(s) that host the </w:t>
      </w:r>
      <w:proofErr w:type="spellStart"/>
      <w:r>
        <w:t>gNB</w:t>
      </w:r>
      <w:proofErr w:type="spellEnd"/>
      <w:r>
        <w:t xml:space="preserve"> and UPF (UL CL/BP and L-PSA) of the 5GC.</w:t>
      </w:r>
    </w:p>
    <w:p w14:paraId="1F2DDCEE" w14:textId="77777777" w:rsidR="001F57C5" w:rsidRDefault="001F57C5" w:rsidP="001F57C5">
      <w:pPr>
        <w:jc w:val="center"/>
      </w:pPr>
      <w:r w:rsidRPr="00DD4D2B">
        <w:object w:dxaOrig="15792" w:dyaOrig="5712" w14:anchorId="724648DC">
          <v:shape id="_x0000_i1026" type="#_x0000_t75" style="width:441.55pt;height:159.8pt" o:ole="">
            <v:imagedata r:id="rId9" o:title=""/>
          </v:shape>
          <o:OLEObject Type="Embed" ProgID="Visio.Drawing.15" ShapeID="_x0000_i1026" DrawAspect="Content" ObjectID="_1821269407" r:id="rId10"/>
        </w:object>
      </w:r>
    </w:p>
    <w:p w14:paraId="3D81588C" w14:textId="58514D07" w:rsidR="001F57C5" w:rsidRDefault="001F57C5" w:rsidP="001F57C5">
      <w:pPr>
        <w:jc w:val="center"/>
      </w:pPr>
      <w:r>
        <w:t>Figure 1: Reference architecture of IMS satellite media plane optimization</w:t>
      </w:r>
    </w:p>
    <w:p w14:paraId="4204F7E2" w14:textId="44C4B1B4" w:rsidR="00191FE1" w:rsidRDefault="00CD7C3E" w:rsidP="00CD7C3E">
      <w:pPr>
        <w:rPr>
          <w:lang w:eastAsia="zh-CN"/>
        </w:rPr>
      </w:pPr>
      <w:r>
        <w:rPr>
          <w:lang w:eastAsia="zh-CN"/>
        </w:rPr>
        <w:t xml:space="preserve">The following assumption is made for </w:t>
      </w:r>
      <w:r>
        <w:t>IMS satellite media plane optimization:</w:t>
      </w:r>
    </w:p>
    <w:p w14:paraId="20DBADE6" w14:textId="77777777" w:rsidR="00191FE1" w:rsidRDefault="00191FE1" w:rsidP="00191FE1">
      <w:pPr>
        <w:pStyle w:val="B1"/>
      </w:pPr>
      <w:r>
        <w:t>-</w:t>
      </w:r>
      <w:r>
        <w:tab/>
        <w:t xml:space="preserve">For the IMS related PDU Session, the IP address allocated to the UE corresponds to a PSA UPF located on the ground. Thus, </w:t>
      </w:r>
      <w:r w:rsidRPr="00191FE1">
        <w:t>the IP address of the UE is not changed when serving satellite is changed.</w:t>
      </w:r>
    </w:p>
    <w:p w14:paraId="2407C64A" w14:textId="4CA95E91" w:rsidR="001F57C5" w:rsidRPr="00D25988" w:rsidRDefault="00D25988" w:rsidP="007866A9">
      <w:pPr>
        <w:jc w:val="both"/>
        <w:rPr>
          <w:b/>
          <w:sz w:val="22"/>
        </w:rPr>
      </w:pPr>
      <w:r w:rsidRPr="00D25988">
        <w:rPr>
          <w:b/>
          <w:sz w:val="22"/>
        </w:rPr>
        <w:t xml:space="preserve">Observation </w:t>
      </w:r>
      <w:r w:rsidR="004E3D15">
        <w:rPr>
          <w:b/>
          <w:sz w:val="22"/>
        </w:rPr>
        <w:t>2</w:t>
      </w:r>
      <w:r w:rsidRPr="00D25988">
        <w:rPr>
          <w:b/>
          <w:sz w:val="22"/>
        </w:rPr>
        <w:t xml:space="preserve">: </w:t>
      </w:r>
      <w:r>
        <w:rPr>
          <w:b/>
          <w:sz w:val="22"/>
        </w:rPr>
        <w:t>T</w:t>
      </w:r>
      <w:r w:rsidRPr="00D25988">
        <w:rPr>
          <w:b/>
          <w:sz w:val="22"/>
        </w:rPr>
        <w:t xml:space="preserve">he UE does not change its IP address when serving satellite and the corresponding </w:t>
      </w:r>
      <w:r w:rsidR="00D34DB0">
        <w:rPr>
          <w:b/>
          <w:sz w:val="22"/>
        </w:rPr>
        <w:t>IMS-</w:t>
      </w:r>
      <w:r w:rsidRPr="00D25988">
        <w:rPr>
          <w:b/>
          <w:sz w:val="22"/>
        </w:rPr>
        <w:t>AGW is changed.</w:t>
      </w:r>
    </w:p>
    <w:p w14:paraId="01CEBA45" w14:textId="77777777" w:rsidR="00191FE1" w:rsidRDefault="00191FE1" w:rsidP="00D15873">
      <w:pPr>
        <w:jc w:val="both"/>
      </w:pPr>
    </w:p>
    <w:p w14:paraId="776D3C6A" w14:textId="77777777" w:rsidR="009E03D8" w:rsidRDefault="009E03D8" w:rsidP="007866A9">
      <w:pPr>
        <w:jc w:val="both"/>
        <w:rPr>
          <w:b/>
          <w:lang w:eastAsia="zh-CN"/>
        </w:rPr>
      </w:pPr>
      <w:r>
        <w:rPr>
          <w:b/>
          <w:lang w:eastAsia="zh-CN"/>
        </w:rPr>
        <w:t xml:space="preserve">3.1.2 Relocation of IMS-AGW </w:t>
      </w:r>
    </w:p>
    <w:p w14:paraId="3F5ECEFA" w14:textId="3FBFEAF0" w:rsidR="00D25988" w:rsidRDefault="002A5461" w:rsidP="007866A9">
      <w:pPr>
        <w:jc w:val="both"/>
      </w:pPr>
      <w:r>
        <w:t>Figure 2 shows the satellite handover procedure in UE-Satellite-UE communication in IMS</w:t>
      </w:r>
      <w:r w:rsidR="0034486F">
        <w:t>, which is specified in AE.5.2.1 of TS 23.228</w:t>
      </w:r>
      <w:r w:rsidR="00D25988">
        <w:t xml:space="preserve"> [1]</w:t>
      </w:r>
      <w:r>
        <w:t xml:space="preserve">. </w:t>
      </w:r>
      <w:r w:rsidR="00D25988">
        <w:t>The procedure is briefly introduced as follows:</w:t>
      </w:r>
    </w:p>
    <w:p w14:paraId="07CE9947" w14:textId="178B9F87" w:rsidR="00621498" w:rsidRDefault="00621498" w:rsidP="00621498">
      <w:pPr>
        <w:jc w:val="center"/>
        <w:rPr>
          <w:lang w:eastAsia="ja-JP"/>
        </w:rPr>
      </w:pPr>
      <w:r w:rsidRPr="001A12C5">
        <w:rPr>
          <w:lang w:eastAsia="ja-JP"/>
        </w:rPr>
        <w:object w:dxaOrig="15120" w:dyaOrig="18075" w14:anchorId="0CED547B">
          <v:shape id="_x0000_i1027" type="#_x0000_t75" style="width:356.65pt;height:427.4pt" o:ole="">
            <v:imagedata r:id="rId11" o:title=""/>
          </v:shape>
          <o:OLEObject Type="Embed" ProgID="Visio.Drawing.15" ShapeID="_x0000_i1027" DrawAspect="Content" ObjectID="_1821269408" r:id="rId12"/>
        </w:object>
      </w:r>
    </w:p>
    <w:p w14:paraId="1BDADAD0" w14:textId="77777777" w:rsidR="00621498" w:rsidRDefault="00621498" w:rsidP="00621498">
      <w:pPr>
        <w:jc w:val="center"/>
      </w:pPr>
      <w:r w:rsidRPr="002A5461">
        <w:t xml:space="preserve">Figure 2: </w:t>
      </w:r>
      <w:r>
        <w:t>media routing path change due to change of satellites</w:t>
      </w:r>
    </w:p>
    <w:p w14:paraId="40A4CA2F" w14:textId="77777777" w:rsidR="00621498" w:rsidRDefault="00621498" w:rsidP="007866A9">
      <w:pPr>
        <w:jc w:val="both"/>
      </w:pPr>
    </w:p>
    <w:p w14:paraId="5E12A3A3" w14:textId="394FB504" w:rsidR="00D25988" w:rsidRDefault="00D25988" w:rsidP="007866A9">
      <w:pPr>
        <w:jc w:val="both"/>
      </w:pPr>
      <w:r>
        <w:t>In</w:t>
      </w:r>
      <w:r w:rsidR="002A5461">
        <w:t xml:space="preserve"> </w:t>
      </w:r>
      <w:r w:rsidR="0034486F">
        <w:rPr>
          <w:rFonts w:hint="eastAsia"/>
          <w:lang w:eastAsia="zh-CN"/>
        </w:rPr>
        <w:t>step</w:t>
      </w:r>
      <w:r w:rsidR="0034486F">
        <w:t>1, the IMS media data is routed via the IMS</w:t>
      </w:r>
      <w:r w:rsidR="00D34DB0">
        <w:t>-</w:t>
      </w:r>
      <w:r w:rsidR="0034486F">
        <w:t>AGW on the source</w:t>
      </w:r>
      <w:r w:rsidR="0034486F" w:rsidRPr="0034486F">
        <w:t xml:space="preserve"> </w:t>
      </w:r>
      <w:r w:rsidR="0034486F">
        <w:t xml:space="preserve">satellite. </w:t>
      </w:r>
    </w:p>
    <w:p w14:paraId="6840A660" w14:textId="2F41982B" w:rsidR="00D25988" w:rsidRDefault="00D25988" w:rsidP="007866A9">
      <w:pPr>
        <w:jc w:val="both"/>
      </w:pPr>
      <w:r>
        <w:t xml:space="preserve">In steps 2 and 3, </w:t>
      </w:r>
      <w:r w:rsidR="00DB4D68">
        <w:t xml:space="preserve">the </w:t>
      </w:r>
      <w:r>
        <w:t xml:space="preserve">P-CSCF is notified that 5GC is prepared to change the user plane path for optimized media routing to the one through the target satellite, and determines to continue activating optimized media routing. </w:t>
      </w:r>
    </w:p>
    <w:p w14:paraId="54FA141D" w14:textId="71E1DB01" w:rsidR="00D25988" w:rsidRDefault="00D25988" w:rsidP="007866A9">
      <w:pPr>
        <w:jc w:val="both"/>
      </w:pPr>
      <w:r>
        <w:t xml:space="preserve">In step 4, </w:t>
      </w:r>
      <w:r w:rsidR="00DB4D68">
        <w:t xml:space="preserve">the </w:t>
      </w:r>
      <w:r w:rsidRPr="00D25988">
        <w:t xml:space="preserve">P-CSCF requests </w:t>
      </w:r>
      <w:r w:rsidR="00DB4D68">
        <w:t xml:space="preserve">the </w:t>
      </w:r>
      <w:r w:rsidRPr="00D25988">
        <w:t>IMS</w:t>
      </w:r>
      <w:r w:rsidR="00D34DB0">
        <w:t>-</w:t>
      </w:r>
      <w:r w:rsidRPr="00D25988">
        <w:t>AGW on the target satellite to configure the IP address allocated in UE,</w:t>
      </w:r>
      <w:r>
        <w:t xml:space="preserve"> which P-CSCF has stored, </w:t>
      </w:r>
      <w:r w:rsidRPr="00D25988">
        <w:t>to be used by the IMS</w:t>
      </w:r>
      <w:r w:rsidR="00D34DB0">
        <w:t>-</w:t>
      </w:r>
      <w:r w:rsidRPr="00D25988">
        <w:t>AGW</w:t>
      </w:r>
      <w:r>
        <w:t xml:space="preserve"> on the target satellite as the destination of media traffic towards the UE and to reserve an IP address in the IMS</w:t>
      </w:r>
      <w:r w:rsidR="00D34DB0">
        <w:t>-</w:t>
      </w:r>
      <w:r>
        <w:t xml:space="preserve">AGW on the target satellite to be used by the UE as the destination of media traffic. </w:t>
      </w:r>
      <w:r w:rsidRPr="00D25988">
        <w:t>In addition, the P-CSCF requests the IMS</w:t>
      </w:r>
      <w:r w:rsidR="00D34DB0">
        <w:t>-</w:t>
      </w:r>
      <w:r w:rsidRPr="00D25988">
        <w:t>AGW on the target satellite to configure context information other than IP addresses of the connection point towards the UE based on the corresponding context in the IMS</w:t>
      </w:r>
      <w:r w:rsidR="00D34DB0">
        <w:t>-</w:t>
      </w:r>
      <w:r w:rsidRPr="00D25988">
        <w:t>AGW on the source satellite.</w:t>
      </w:r>
    </w:p>
    <w:p w14:paraId="009BBC17" w14:textId="53569BD8" w:rsidR="00DB4D68" w:rsidRDefault="00DB4D68" w:rsidP="007866A9">
      <w:pPr>
        <w:jc w:val="both"/>
      </w:pPr>
      <w:r>
        <w:t>Steps 5 to 15 are not related to the discussion paper.</w:t>
      </w:r>
    </w:p>
    <w:p w14:paraId="0C498E71" w14:textId="4C1DF645" w:rsidR="00E40693" w:rsidRDefault="00E40693" w:rsidP="007866A9">
      <w:pPr>
        <w:jc w:val="both"/>
      </w:pPr>
      <w:r>
        <w:t>In steps 16 and 17, the IMS network modifies the session by sending</w:t>
      </w:r>
      <w:r w:rsidRPr="00E40693">
        <w:t xml:space="preserve"> SIP re-INVITE to UE. This SIP re-INVITE contains an SDP offer that has the IP address allocated in IMS AGW on the target satellite to be used by UE as the destination of media traffic.</w:t>
      </w:r>
      <w:r w:rsidR="0034486F">
        <w:t xml:space="preserve"> </w:t>
      </w:r>
    </w:p>
    <w:p w14:paraId="28BAC941" w14:textId="046C0369" w:rsidR="001F57C5" w:rsidRDefault="00E40693" w:rsidP="007866A9">
      <w:pPr>
        <w:jc w:val="both"/>
      </w:pPr>
      <w:r>
        <w:t>In step 18,</w:t>
      </w:r>
      <w:r w:rsidR="0034486F">
        <w:t xml:space="preserve"> IMS media</w:t>
      </w:r>
      <w:r w:rsidR="0037662B">
        <w:t xml:space="preserve"> plane</w:t>
      </w:r>
      <w:r w:rsidR="0034486F">
        <w:t xml:space="preserve"> data is routed via the IMS</w:t>
      </w:r>
      <w:r w:rsidR="00D34DB0">
        <w:t>-</w:t>
      </w:r>
      <w:r w:rsidR="0034486F">
        <w:t>AGW on the target</w:t>
      </w:r>
      <w:r w:rsidR="0034486F" w:rsidRPr="0034486F">
        <w:t xml:space="preserve"> </w:t>
      </w:r>
      <w:r w:rsidR="0034486F">
        <w:t>satellite.</w:t>
      </w:r>
      <w:r w:rsidR="009E03D8" w:rsidRPr="009E03D8">
        <w:t xml:space="preserve"> </w:t>
      </w:r>
    </w:p>
    <w:p w14:paraId="0DDAF10F" w14:textId="0C1209CC" w:rsidR="00621498" w:rsidRPr="00D25988" w:rsidRDefault="00621498" w:rsidP="00621498">
      <w:pPr>
        <w:jc w:val="both"/>
        <w:rPr>
          <w:b/>
          <w:sz w:val="22"/>
        </w:rPr>
      </w:pPr>
      <w:r w:rsidRPr="00D25988">
        <w:rPr>
          <w:b/>
          <w:sz w:val="22"/>
        </w:rPr>
        <w:t xml:space="preserve">Observation </w:t>
      </w:r>
      <w:r w:rsidR="004E3D15">
        <w:rPr>
          <w:b/>
          <w:sz w:val="22"/>
        </w:rPr>
        <w:t>3</w:t>
      </w:r>
      <w:r w:rsidRPr="00D25988">
        <w:rPr>
          <w:b/>
          <w:sz w:val="22"/>
        </w:rPr>
        <w:t xml:space="preserve">: </w:t>
      </w:r>
      <w:r w:rsidR="00366330">
        <w:rPr>
          <w:b/>
          <w:sz w:val="22"/>
        </w:rPr>
        <w:t>W</w:t>
      </w:r>
      <w:r w:rsidRPr="00621498">
        <w:rPr>
          <w:b/>
          <w:sz w:val="22"/>
        </w:rPr>
        <w:t>hen the satellite changes from the source satellite to the target satellite, the IMS-AGW is relocated accordingly</w:t>
      </w:r>
      <w:r>
        <w:rPr>
          <w:b/>
          <w:sz w:val="22"/>
        </w:rPr>
        <w:t xml:space="preserve">, and the IP address of </w:t>
      </w:r>
      <w:r w:rsidRPr="00621498">
        <w:rPr>
          <w:b/>
          <w:sz w:val="22"/>
        </w:rPr>
        <w:t>the IMS-AGW</w:t>
      </w:r>
      <w:r w:rsidR="00E40693">
        <w:rPr>
          <w:b/>
          <w:sz w:val="22"/>
        </w:rPr>
        <w:t xml:space="preserve"> for</w:t>
      </w:r>
      <w:r>
        <w:rPr>
          <w:b/>
          <w:sz w:val="22"/>
        </w:rPr>
        <w:t xml:space="preserve"> </w:t>
      </w:r>
      <w:r w:rsidRPr="00621498">
        <w:rPr>
          <w:b/>
          <w:sz w:val="22"/>
        </w:rPr>
        <w:t>media traffic</w:t>
      </w:r>
      <w:r>
        <w:rPr>
          <w:b/>
          <w:sz w:val="22"/>
        </w:rPr>
        <w:t xml:space="preserve"> will also be changed.</w:t>
      </w:r>
    </w:p>
    <w:p w14:paraId="4443DBBA" w14:textId="4390B1C1" w:rsidR="00CD7C3E" w:rsidRDefault="00CD7C3E" w:rsidP="00CD7C3E"/>
    <w:p w14:paraId="1456890C" w14:textId="32BF164C" w:rsidR="00366330" w:rsidRDefault="004E3D15" w:rsidP="00675A58">
      <w:pPr>
        <w:pStyle w:val="2"/>
        <w:rPr>
          <w:lang w:eastAsia="zh-CN"/>
        </w:rPr>
      </w:pPr>
      <w:r>
        <w:rPr>
          <w:rFonts w:hint="eastAsia"/>
          <w:lang w:eastAsia="zh-CN"/>
        </w:rPr>
        <w:lastRenderedPageBreak/>
        <w:t>3</w:t>
      </w:r>
      <w:r>
        <w:rPr>
          <w:lang w:eastAsia="zh-CN"/>
        </w:rPr>
        <w:t>.3</w:t>
      </w:r>
      <w:r>
        <w:rPr>
          <w:lang w:eastAsia="zh-CN"/>
        </w:rPr>
        <w:tab/>
      </w:r>
      <w:r w:rsidR="00157DDC" w:rsidRPr="00157DDC">
        <w:t>Session</w:t>
      </w:r>
      <w:r w:rsidR="00157DDC">
        <w:t xml:space="preserve"> </w:t>
      </w:r>
      <w:r w:rsidR="00157DDC" w:rsidRPr="00157DDC">
        <w:t>Modif</w:t>
      </w:r>
      <w:r w:rsidR="00157DDC">
        <w:rPr>
          <w:rFonts w:hint="eastAsia"/>
          <w:lang w:eastAsia="zh-CN"/>
        </w:rPr>
        <w:t>ication</w:t>
      </w:r>
    </w:p>
    <w:p w14:paraId="7B817A98" w14:textId="73E98C6D" w:rsidR="00675A58" w:rsidRDefault="00675A58" w:rsidP="00D25988">
      <w:pPr>
        <w:jc w:val="both"/>
      </w:pPr>
      <w:r>
        <w:t xml:space="preserve">Clause 7.1.4 of </w:t>
      </w:r>
      <w:r w:rsidR="00D25988">
        <w:t>RFC 4568</w:t>
      </w:r>
      <w:r>
        <w:t xml:space="preserve"> [3]</w:t>
      </w:r>
      <w:r w:rsidR="00D25988">
        <w:t xml:space="preserve"> </w:t>
      </w:r>
      <w:r>
        <w:t>defines the requirement of updating the master key, which is intercepted as follows:</w:t>
      </w:r>
    </w:p>
    <w:p w14:paraId="71208F4C" w14:textId="09F9D419" w:rsidR="00D25988" w:rsidRDefault="00D25988" w:rsidP="00D25988">
      <w:pPr>
        <w:jc w:val="both"/>
        <w:rPr>
          <w:i/>
        </w:rPr>
      </w:pPr>
      <w:r w:rsidRPr="00675A58">
        <w:rPr>
          <w:i/>
        </w:rPr>
        <w:t xml:space="preserve">If the </w:t>
      </w:r>
      <w:proofErr w:type="spellStart"/>
      <w:r w:rsidRPr="00675A58">
        <w:rPr>
          <w:i/>
        </w:rPr>
        <w:t>offerer</w:t>
      </w:r>
      <w:proofErr w:type="spellEnd"/>
      <w:r w:rsidRPr="00675A58">
        <w:rPr>
          <w:i/>
        </w:rPr>
        <w:t xml:space="preserve"> includes an IP address and/or port that differs from that used previously for a media stream (or FEC stream), the </w:t>
      </w:r>
      <w:proofErr w:type="spellStart"/>
      <w:r w:rsidRPr="00675A58">
        <w:rPr>
          <w:i/>
        </w:rPr>
        <w:t>offerer</w:t>
      </w:r>
      <w:proofErr w:type="spellEnd"/>
      <w:r w:rsidRPr="00675A58">
        <w:rPr>
          <w:i/>
        </w:rPr>
        <w:t xml:space="preserve"> MUST include a new master key with the offer (and in so doing, it will be creating a new crypto context where the ROC is set to zero). Similarly, if the answerer includes an IP address and/or port that differs from that used previously for a media stream (or FEC stream), the answerer MUST include a new master key with the answer (and hence create a new crypto context with the ROC set to zero).</w:t>
      </w:r>
    </w:p>
    <w:p w14:paraId="504A7BA7" w14:textId="196BB6F4" w:rsidR="00675A58" w:rsidRPr="00675A58" w:rsidRDefault="00675A58" w:rsidP="00D25988">
      <w:pPr>
        <w:jc w:val="both"/>
      </w:pPr>
      <w:r>
        <w:t>According to clause 5 of RFC 8866,</w:t>
      </w:r>
      <w:r w:rsidR="00022F30">
        <w:t xml:space="preserve"> only</w:t>
      </w:r>
      <w:r>
        <w:t xml:space="preserve"> connection information (i.e., "c" in the SDP offer</w:t>
      </w:r>
      <w:r>
        <w:rPr>
          <w:rFonts w:hint="eastAsia"/>
          <w:lang w:eastAsia="zh-CN"/>
        </w:rPr>
        <w:t>/</w:t>
      </w:r>
      <w:r>
        <w:rPr>
          <w:lang w:eastAsia="zh-CN"/>
        </w:rPr>
        <w:t>Answer</w:t>
      </w:r>
      <w:r>
        <w:t xml:space="preserve">) contains the </w:t>
      </w:r>
      <w:r w:rsidRPr="00675A58">
        <w:t>IP address and/or port</w:t>
      </w:r>
      <w:r>
        <w:t xml:space="preserve"> f</w:t>
      </w:r>
      <w:r w:rsidR="00022F30">
        <w:t>o</w:t>
      </w:r>
      <w:r>
        <w:t xml:space="preserve">r a </w:t>
      </w:r>
      <w:r w:rsidRPr="00675A58">
        <w:t>media stream</w:t>
      </w:r>
      <w:r>
        <w:t>.</w:t>
      </w:r>
    </w:p>
    <w:p w14:paraId="6FCC4181" w14:textId="26C7FE75" w:rsidR="00675A58" w:rsidRPr="00D25988" w:rsidRDefault="00675A58" w:rsidP="00675A58">
      <w:pPr>
        <w:jc w:val="both"/>
        <w:rPr>
          <w:b/>
          <w:sz w:val="22"/>
        </w:rPr>
      </w:pPr>
      <w:r w:rsidRPr="00D25988">
        <w:rPr>
          <w:b/>
          <w:sz w:val="22"/>
        </w:rPr>
        <w:t xml:space="preserve">Observation </w:t>
      </w:r>
      <w:r w:rsidR="00022F30">
        <w:rPr>
          <w:b/>
          <w:sz w:val="22"/>
        </w:rPr>
        <w:t>4</w:t>
      </w:r>
      <w:r w:rsidRPr="00D25988">
        <w:rPr>
          <w:b/>
          <w:sz w:val="22"/>
        </w:rPr>
        <w:t xml:space="preserve">: </w:t>
      </w:r>
      <w:r w:rsidR="00FC768C">
        <w:rPr>
          <w:b/>
          <w:sz w:val="22"/>
        </w:rPr>
        <w:t>If the</w:t>
      </w:r>
      <w:r w:rsidR="00022F30">
        <w:rPr>
          <w:b/>
          <w:sz w:val="22"/>
        </w:rPr>
        <w:t xml:space="preserve"> </w:t>
      </w:r>
      <w:r w:rsidR="00FC768C">
        <w:rPr>
          <w:b/>
          <w:sz w:val="22"/>
        </w:rPr>
        <w:t xml:space="preserve">IP address of the </w:t>
      </w:r>
      <w:r w:rsidR="00022F30">
        <w:rPr>
          <w:b/>
          <w:sz w:val="22"/>
        </w:rPr>
        <w:t>media stream is changed in the SDP offer, a new master key should be included in the SDP offer; If the IP address of the media stream is changed in the SDP Answer, a new master key should be included in the SDP Answer.</w:t>
      </w:r>
    </w:p>
    <w:p w14:paraId="3E833BD9" w14:textId="77777777" w:rsidR="00D25988" w:rsidRPr="006C351A" w:rsidRDefault="00D25988" w:rsidP="00022F30"/>
    <w:p w14:paraId="793D884B" w14:textId="107329B7" w:rsidR="007006EF" w:rsidRPr="009E03D8" w:rsidRDefault="009E03D8" w:rsidP="009E03D8">
      <w:pPr>
        <w:pStyle w:val="2"/>
        <w:rPr>
          <w:lang w:eastAsia="zh-CN"/>
        </w:rPr>
      </w:pPr>
      <w:r>
        <w:rPr>
          <w:rFonts w:hint="eastAsia"/>
          <w:lang w:eastAsia="zh-CN"/>
        </w:rPr>
        <w:t>3</w:t>
      </w:r>
      <w:r>
        <w:rPr>
          <w:lang w:eastAsia="zh-CN"/>
        </w:rPr>
        <w:t>.</w:t>
      </w:r>
      <w:r w:rsidR="00022F30">
        <w:rPr>
          <w:lang w:eastAsia="zh-CN"/>
        </w:rPr>
        <w:t>4</w:t>
      </w:r>
      <w:r>
        <w:rPr>
          <w:lang w:eastAsia="zh-CN"/>
        </w:rPr>
        <w:tab/>
      </w:r>
      <w:r w:rsidR="00022F30">
        <w:rPr>
          <w:lang w:eastAsia="zh-CN"/>
        </w:rPr>
        <w:t xml:space="preserve">Summary of </w:t>
      </w:r>
      <w:r>
        <w:t>O</w:t>
      </w:r>
      <w:r w:rsidRPr="00511514">
        <w:t>bservation</w:t>
      </w:r>
      <w:r w:rsidR="00022F30">
        <w:t>s</w:t>
      </w:r>
    </w:p>
    <w:p w14:paraId="621DAB73" w14:textId="4C108680" w:rsidR="009E03D8" w:rsidRDefault="00022F30" w:rsidP="007866A9">
      <w:pPr>
        <w:jc w:val="both"/>
      </w:pPr>
      <w:r>
        <w:t xml:space="preserve">According to </w:t>
      </w:r>
      <w:r w:rsidRPr="00022F30">
        <w:t>Observation</w:t>
      </w:r>
      <w:r>
        <w:t>s</w:t>
      </w:r>
      <w:r w:rsidRPr="00022F30">
        <w:t xml:space="preserve"> </w:t>
      </w:r>
      <w:r>
        <w:t xml:space="preserve">2 and 3, a new </w:t>
      </w:r>
      <w:r w:rsidR="00E40693">
        <w:t xml:space="preserve">media stream (from the target IMS-AGW to the UE) IP address </w:t>
      </w:r>
      <w:r w:rsidR="00E40693" w:rsidRPr="00E40693">
        <w:t>of the IMS-AGW</w:t>
      </w:r>
      <w:r>
        <w:t xml:space="preserve"> </w:t>
      </w:r>
      <w:r w:rsidR="00E40693">
        <w:t>is sent in the SDP offer from P-CSCF to the UE, while the UE's media stream IP address is unchanged. Also taking O</w:t>
      </w:r>
      <w:r w:rsidR="00E40693" w:rsidRPr="00E40693">
        <w:t>bservation</w:t>
      </w:r>
      <w:r w:rsidR="00E40693">
        <w:t xml:space="preserve"> 4</w:t>
      </w:r>
      <w:r w:rsidR="00317022">
        <w:t xml:space="preserve"> into consideration</w:t>
      </w:r>
      <w:r w:rsidR="00E40693">
        <w:t xml:space="preserve">, </w:t>
      </w:r>
      <w:r w:rsidR="00317022">
        <w:t>it can be derived that</w:t>
      </w:r>
      <w:r w:rsidR="0019379F">
        <w:t xml:space="preserve"> </w:t>
      </w:r>
      <w:r w:rsidR="00DB4D68">
        <w:t>when the satellite handover procedure in UE-Satellite-UE communication in IMS happens</w:t>
      </w:r>
      <w:r w:rsidR="0019379F">
        <w:t>,</w:t>
      </w:r>
      <w:r w:rsidR="00317022">
        <w:t xml:space="preserve"> a new master key should be</w:t>
      </w:r>
      <w:r w:rsidR="00E40693" w:rsidRPr="00317022">
        <w:t xml:space="preserve"> </w:t>
      </w:r>
      <w:r w:rsidR="00317022" w:rsidRPr="00317022">
        <w:t>included in</w:t>
      </w:r>
      <w:r w:rsidR="00317022">
        <w:t xml:space="preserve"> the SDP offer from the target IMS-AGW to the UE, and no new master key is included in the SDP Answer from the UE to the target IMS-AGW. </w:t>
      </w:r>
      <w:r w:rsidR="0019379F">
        <w:t xml:space="preserve">Combining the above output and Observation 1, </w:t>
      </w:r>
      <w:r w:rsidR="00DB4D68">
        <w:t>the following summary can be derived</w:t>
      </w:r>
      <w:r w:rsidR="0019379F">
        <w:t>:</w:t>
      </w:r>
    </w:p>
    <w:p w14:paraId="30760980" w14:textId="363CEF95" w:rsidR="0019379F" w:rsidRPr="0019379F" w:rsidRDefault="00DB4D68" w:rsidP="007866A9">
      <w:pPr>
        <w:jc w:val="both"/>
        <w:rPr>
          <w:b/>
        </w:rPr>
      </w:pPr>
      <w:r>
        <w:rPr>
          <w:b/>
        </w:rPr>
        <w:t>Summary: W</w:t>
      </w:r>
      <w:r w:rsidRPr="00DB4D68">
        <w:rPr>
          <w:b/>
        </w:rPr>
        <w:t>hen the satellite handover procedure in UE-Satellite-UE communication in IMS happens</w:t>
      </w:r>
      <w:r>
        <w:rPr>
          <w:b/>
        </w:rPr>
        <w:t>,</w:t>
      </w:r>
      <w:r w:rsidRPr="00DB4D68">
        <w:rPr>
          <w:b/>
        </w:rPr>
        <w:t xml:space="preserve"> </w:t>
      </w:r>
      <w:r>
        <w:rPr>
          <w:b/>
        </w:rPr>
        <w:t>t</w:t>
      </w:r>
      <w:r w:rsidR="00070735">
        <w:rPr>
          <w:b/>
        </w:rPr>
        <w:t>he SDP offer from the P-CSCF to the UE includes a new master key K12, which is used to protect the media traffic from the IMS-AGW to the UE. However, the SDP answer from the UE to the P-CSCF does not include any new master key K11, which means that the key used to protect the media traffic from the target IMS-AGW to the UE will be the same with that from the source IMS-AGW to the UE.</w:t>
      </w:r>
    </w:p>
    <w:p w14:paraId="6A8AE19C" w14:textId="77777777" w:rsidR="00992D7A" w:rsidRDefault="00992D7A" w:rsidP="00992D7A">
      <w:pPr>
        <w:pStyle w:val="1"/>
      </w:pPr>
      <w:r>
        <w:t>4</w:t>
      </w:r>
      <w:r>
        <w:tab/>
        <w:t>Detailed proposal</w:t>
      </w:r>
    </w:p>
    <w:p w14:paraId="66D6991E" w14:textId="3B822985" w:rsidR="002D1CF4" w:rsidRPr="00173C6C" w:rsidRDefault="00070735" w:rsidP="004F4535">
      <w:pPr>
        <w:rPr>
          <w:lang w:eastAsia="zh-CN"/>
        </w:rPr>
      </w:pPr>
      <w:r>
        <w:t>It is proposed that</w:t>
      </w:r>
      <w:r w:rsidRPr="00070735">
        <w:t xml:space="preserve"> </w:t>
      </w:r>
      <w:r>
        <w:t xml:space="preserve">when the </w:t>
      </w:r>
      <w:r w:rsidR="007B58D7">
        <w:t>satellite handover procedure in UE-Satellite-UE communication in IMS</w:t>
      </w:r>
      <w:r>
        <w:t xml:space="preserve"> </w:t>
      </w:r>
      <w:r w:rsidR="007B58D7">
        <w:t>happens</w:t>
      </w:r>
      <w:r>
        <w:t>,</w:t>
      </w:r>
      <w:r w:rsidRPr="00070735">
        <w:t xml:space="preserve"> the key used to protect the media traffic from </w:t>
      </w:r>
      <w:r w:rsidR="00DD526C" w:rsidRPr="00070735">
        <w:t xml:space="preserve">the UE </w:t>
      </w:r>
      <w:r w:rsidR="00DD526C">
        <w:t xml:space="preserve">to </w:t>
      </w:r>
      <w:r w:rsidRPr="00070735">
        <w:t xml:space="preserve">the target IMS-AGW </w:t>
      </w:r>
      <w:r>
        <w:t>is</w:t>
      </w:r>
      <w:r w:rsidRPr="00070735">
        <w:t xml:space="preserve"> the same with that from </w:t>
      </w:r>
      <w:r w:rsidR="00DD526C" w:rsidRPr="00070735">
        <w:t xml:space="preserve">the UE </w:t>
      </w:r>
      <w:r w:rsidR="00DD526C">
        <w:t xml:space="preserve">to </w:t>
      </w:r>
      <w:r w:rsidRPr="00070735">
        <w:t>the source IMS-AGW</w:t>
      </w:r>
      <w:r>
        <w:t>, while the key</w:t>
      </w:r>
      <w:r w:rsidR="007B58D7">
        <w:t xml:space="preserve"> used to protect the media traffic</w:t>
      </w:r>
      <w:r>
        <w:t xml:space="preserve"> from the </w:t>
      </w:r>
      <w:r w:rsidRPr="00070735">
        <w:t>target IMS-AGW</w:t>
      </w:r>
      <w:r w:rsidR="00DD526C">
        <w:t xml:space="preserve"> to the UE</w:t>
      </w:r>
      <w:r>
        <w:t xml:space="preserve"> </w:t>
      </w:r>
      <w:r w:rsidR="007B58D7">
        <w:t xml:space="preserve">is updated. </w:t>
      </w:r>
      <w:r w:rsidR="00DD526C">
        <w:t>Since the update of keys are not aligned, a</w:t>
      </w:r>
      <w:r w:rsidR="007B58D7">
        <w:t>ction must be taken to solve this problem.</w:t>
      </w:r>
    </w:p>
    <w:sectPr w:rsidR="002D1CF4" w:rsidRPr="00173C6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D79E" w14:textId="77777777" w:rsidR="00C76907" w:rsidRDefault="00C76907">
      <w:r>
        <w:separator/>
      </w:r>
    </w:p>
  </w:endnote>
  <w:endnote w:type="continuationSeparator" w:id="0">
    <w:p w14:paraId="20AAB904" w14:textId="77777777" w:rsidR="00C76907" w:rsidRDefault="00C7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14D0E" w14:textId="77777777" w:rsidR="00C76907" w:rsidRDefault="00C76907">
      <w:r>
        <w:separator/>
      </w:r>
    </w:p>
  </w:footnote>
  <w:footnote w:type="continuationSeparator" w:id="0">
    <w:p w14:paraId="621AE699" w14:textId="77777777" w:rsidR="00C76907" w:rsidRDefault="00C76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210577"/>
    <w:multiLevelType w:val="hybridMultilevel"/>
    <w:tmpl w:val="D8F4A83C"/>
    <w:lvl w:ilvl="0" w:tplc="0238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7305DE"/>
    <w:multiLevelType w:val="hybridMultilevel"/>
    <w:tmpl w:val="570E187C"/>
    <w:lvl w:ilvl="0" w:tplc="87564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9262F99"/>
    <w:multiLevelType w:val="hybridMultilevel"/>
    <w:tmpl w:val="564C15DC"/>
    <w:lvl w:ilvl="0" w:tplc="DF5A3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0"/>
  </w:num>
  <w:num w:numId="5">
    <w:abstractNumId w:val="19"/>
  </w:num>
  <w:num w:numId="6">
    <w:abstractNumId w:val="11"/>
  </w:num>
  <w:num w:numId="7">
    <w:abstractNumId w:val="13"/>
  </w:num>
  <w:num w:numId="8">
    <w:abstractNumId w:val="25"/>
  </w:num>
  <w:num w:numId="9">
    <w:abstractNumId w:val="22"/>
  </w:num>
  <w:num w:numId="10">
    <w:abstractNumId w:val="24"/>
  </w:num>
  <w:num w:numId="11">
    <w:abstractNumId w:val="18"/>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 w:numId="25">
    <w:abstractNumId w:val="15"/>
  </w:num>
  <w:num w:numId="26">
    <w:abstractNumId w:val="1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A63"/>
    <w:rsid w:val="00013FBD"/>
    <w:rsid w:val="0001786D"/>
    <w:rsid w:val="00022F30"/>
    <w:rsid w:val="00025CD8"/>
    <w:rsid w:val="00030584"/>
    <w:rsid w:val="00034B82"/>
    <w:rsid w:val="00040446"/>
    <w:rsid w:val="000413F1"/>
    <w:rsid w:val="00046389"/>
    <w:rsid w:val="00056AFD"/>
    <w:rsid w:val="00060BA4"/>
    <w:rsid w:val="00061275"/>
    <w:rsid w:val="00062726"/>
    <w:rsid w:val="000645DE"/>
    <w:rsid w:val="00064C65"/>
    <w:rsid w:val="00070735"/>
    <w:rsid w:val="00074722"/>
    <w:rsid w:val="000814DD"/>
    <w:rsid w:val="000819D8"/>
    <w:rsid w:val="00082D11"/>
    <w:rsid w:val="000934A6"/>
    <w:rsid w:val="000A2C6C"/>
    <w:rsid w:val="000A4660"/>
    <w:rsid w:val="000A5EDB"/>
    <w:rsid w:val="000B4707"/>
    <w:rsid w:val="000C5C39"/>
    <w:rsid w:val="000D1B5B"/>
    <w:rsid w:val="000D2990"/>
    <w:rsid w:val="000D64D9"/>
    <w:rsid w:val="000D7F6A"/>
    <w:rsid w:val="000F0AFD"/>
    <w:rsid w:val="000F1F51"/>
    <w:rsid w:val="000F3BA1"/>
    <w:rsid w:val="000F4A10"/>
    <w:rsid w:val="000F5AE3"/>
    <w:rsid w:val="0010401F"/>
    <w:rsid w:val="001043BD"/>
    <w:rsid w:val="00105AB0"/>
    <w:rsid w:val="0011027E"/>
    <w:rsid w:val="00112FC3"/>
    <w:rsid w:val="00116E7D"/>
    <w:rsid w:val="00147FAA"/>
    <w:rsid w:val="00155811"/>
    <w:rsid w:val="00155F6F"/>
    <w:rsid w:val="00157DDC"/>
    <w:rsid w:val="00172993"/>
    <w:rsid w:val="00173C6C"/>
    <w:rsid w:val="00173FA3"/>
    <w:rsid w:val="001842C7"/>
    <w:rsid w:val="00184B6F"/>
    <w:rsid w:val="001861E5"/>
    <w:rsid w:val="00191FE1"/>
    <w:rsid w:val="0019379F"/>
    <w:rsid w:val="001A420D"/>
    <w:rsid w:val="001B1652"/>
    <w:rsid w:val="001B48DC"/>
    <w:rsid w:val="001C3EC8"/>
    <w:rsid w:val="001D2BD4"/>
    <w:rsid w:val="001D4004"/>
    <w:rsid w:val="001D4F7F"/>
    <w:rsid w:val="001D6911"/>
    <w:rsid w:val="001E0BFD"/>
    <w:rsid w:val="001E147C"/>
    <w:rsid w:val="001E1E38"/>
    <w:rsid w:val="001F57C5"/>
    <w:rsid w:val="001F5BCD"/>
    <w:rsid w:val="001F71C5"/>
    <w:rsid w:val="00201947"/>
    <w:rsid w:val="0020395B"/>
    <w:rsid w:val="002046CB"/>
    <w:rsid w:val="00204DC9"/>
    <w:rsid w:val="00205EAB"/>
    <w:rsid w:val="002062C0"/>
    <w:rsid w:val="00215130"/>
    <w:rsid w:val="0021618F"/>
    <w:rsid w:val="00230002"/>
    <w:rsid w:val="00244C9A"/>
    <w:rsid w:val="00245989"/>
    <w:rsid w:val="00247216"/>
    <w:rsid w:val="0025174F"/>
    <w:rsid w:val="002618CD"/>
    <w:rsid w:val="00270F4B"/>
    <w:rsid w:val="00276AF4"/>
    <w:rsid w:val="00281E48"/>
    <w:rsid w:val="00285AE8"/>
    <w:rsid w:val="002935B9"/>
    <w:rsid w:val="002960A3"/>
    <w:rsid w:val="002A095D"/>
    <w:rsid w:val="002A1857"/>
    <w:rsid w:val="002A5461"/>
    <w:rsid w:val="002A6916"/>
    <w:rsid w:val="002B6408"/>
    <w:rsid w:val="002B718A"/>
    <w:rsid w:val="002C3B6D"/>
    <w:rsid w:val="002C7F38"/>
    <w:rsid w:val="002D1CF4"/>
    <w:rsid w:val="002D66A0"/>
    <w:rsid w:val="002E5E3B"/>
    <w:rsid w:val="002E6A64"/>
    <w:rsid w:val="0030074D"/>
    <w:rsid w:val="0030628A"/>
    <w:rsid w:val="00311826"/>
    <w:rsid w:val="00317022"/>
    <w:rsid w:val="003202ED"/>
    <w:rsid w:val="003338F9"/>
    <w:rsid w:val="00334EB0"/>
    <w:rsid w:val="00343D42"/>
    <w:rsid w:val="0034486F"/>
    <w:rsid w:val="00346F36"/>
    <w:rsid w:val="003503F7"/>
    <w:rsid w:val="0035122B"/>
    <w:rsid w:val="0035327F"/>
    <w:rsid w:val="00353451"/>
    <w:rsid w:val="003541CB"/>
    <w:rsid w:val="003661E5"/>
    <w:rsid w:val="00366330"/>
    <w:rsid w:val="003705B9"/>
    <w:rsid w:val="00371032"/>
    <w:rsid w:val="00371B44"/>
    <w:rsid w:val="00371DCF"/>
    <w:rsid w:val="003724E0"/>
    <w:rsid w:val="0037662B"/>
    <w:rsid w:val="00383615"/>
    <w:rsid w:val="003875BB"/>
    <w:rsid w:val="00387951"/>
    <w:rsid w:val="0039157F"/>
    <w:rsid w:val="003A1006"/>
    <w:rsid w:val="003A1A8C"/>
    <w:rsid w:val="003A3E36"/>
    <w:rsid w:val="003A5D7B"/>
    <w:rsid w:val="003C122B"/>
    <w:rsid w:val="003C1558"/>
    <w:rsid w:val="003C5A97"/>
    <w:rsid w:val="003C7A04"/>
    <w:rsid w:val="003D2CB2"/>
    <w:rsid w:val="003D40C7"/>
    <w:rsid w:val="003D6F51"/>
    <w:rsid w:val="003E7EA8"/>
    <w:rsid w:val="003F52B2"/>
    <w:rsid w:val="003F6E74"/>
    <w:rsid w:val="00405696"/>
    <w:rsid w:val="00412716"/>
    <w:rsid w:val="00413068"/>
    <w:rsid w:val="00416D67"/>
    <w:rsid w:val="00440414"/>
    <w:rsid w:val="004558E9"/>
    <w:rsid w:val="0045777E"/>
    <w:rsid w:val="004612BD"/>
    <w:rsid w:val="004707EA"/>
    <w:rsid w:val="00476514"/>
    <w:rsid w:val="00481B90"/>
    <w:rsid w:val="004939A8"/>
    <w:rsid w:val="004959AC"/>
    <w:rsid w:val="0049750D"/>
    <w:rsid w:val="004B3753"/>
    <w:rsid w:val="004C1105"/>
    <w:rsid w:val="004C31D2"/>
    <w:rsid w:val="004C4393"/>
    <w:rsid w:val="004D55C2"/>
    <w:rsid w:val="004E3D15"/>
    <w:rsid w:val="004F3275"/>
    <w:rsid w:val="004F4535"/>
    <w:rsid w:val="00511514"/>
    <w:rsid w:val="00521131"/>
    <w:rsid w:val="00521B22"/>
    <w:rsid w:val="00524524"/>
    <w:rsid w:val="00527C0B"/>
    <w:rsid w:val="005309B3"/>
    <w:rsid w:val="0053104D"/>
    <w:rsid w:val="00531934"/>
    <w:rsid w:val="005410F6"/>
    <w:rsid w:val="00544383"/>
    <w:rsid w:val="005729C4"/>
    <w:rsid w:val="00575466"/>
    <w:rsid w:val="005812D6"/>
    <w:rsid w:val="00581CEB"/>
    <w:rsid w:val="0058301C"/>
    <w:rsid w:val="0058573C"/>
    <w:rsid w:val="0059227B"/>
    <w:rsid w:val="005B0966"/>
    <w:rsid w:val="005B6FEB"/>
    <w:rsid w:val="005B795D"/>
    <w:rsid w:val="005C1F55"/>
    <w:rsid w:val="005E1659"/>
    <w:rsid w:val="005E4CF5"/>
    <w:rsid w:val="00603279"/>
    <w:rsid w:val="006048EF"/>
    <w:rsid w:val="0060514A"/>
    <w:rsid w:val="006069B4"/>
    <w:rsid w:val="00613820"/>
    <w:rsid w:val="006155CD"/>
    <w:rsid w:val="00621498"/>
    <w:rsid w:val="006315B6"/>
    <w:rsid w:val="00633A4F"/>
    <w:rsid w:val="00652248"/>
    <w:rsid w:val="006542B4"/>
    <w:rsid w:val="00657A26"/>
    <w:rsid w:val="00657B80"/>
    <w:rsid w:val="00663D6F"/>
    <w:rsid w:val="006703F1"/>
    <w:rsid w:val="00674A60"/>
    <w:rsid w:val="00675A58"/>
    <w:rsid w:val="00675B3C"/>
    <w:rsid w:val="00675EE0"/>
    <w:rsid w:val="00685416"/>
    <w:rsid w:val="006857DA"/>
    <w:rsid w:val="00690317"/>
    <w:rsid w:val="0069495C"/>
    <w:rsid w:val="006B17F1"/>
    <w:rsid w:val="006B22C5"/>
    <w:rsid w:val="006B3217"/>
    <w:rsid w:val="006C351A"/>
    <w:rsid w:val="006D340A"/>
    <w:rsid w:val="006E4BEF"/>
    <w:rsid w:val="006E6B87"/>
    <w:rsid w:val="006F1D0F"/>
    <w:rsid w:val="006F2D55"/>
    <w:rsid w:val="006F77ED"/>
    <w:rsid w:val="007006EF"/>
    <w:rsid w:val="00703095"/>
    <w:rsid w:val="00715A1D"/>
    <w:rsid w:val="00745DAF"/>
    <w:rsid w:val="0074733F"/>
    <w:rsid w:val="00760BB0"/>
    <w:rsid w:val="0076157A"/>
    <w:rsid w:val="00784593"/>
    <w:rsid w:val="007866A9"/>
    <w:rsid w:val="00796D6B"/>
    <w:rsid w:val="007A00EF"/>
    <w:rsid w:val="007B05B4"/>
    <w:rsid w:val="007B19EA"/>
    <w:rsid w:val="007B1FBE"/>
    <w:rsid w:val="007B58D7"/>
    <w:rsid w:val="007B6728"/>
    <w:rsid w:val="007C0A2D"/>
    <w:rsid w:val="007C27B0"/>
    <w:rsid w:val="007E537E"/>
    <w:rsid w:val="007F300B"/>
    <w:rsid w:val="008014C3"/>
    <w:rsid w:val="00806E65"/>
    <w:rsid w:val="0081554B"/>
    <w:rsid w:val="00823027"/>
    <w:rsid w:val="00832170"/>
    <w:rsid w:val="0083746E"/>
    <w:rsid w:val="00840A77"/>
    <w:rsid w:val="00840C47"/>
    <w:rsid w:val="00840CEE"/>
    <w:rsid w:val="0084343F"/>
    <w:rsid w:val="00844BEB"/>
    <w:rsid w:val="00850812"/>
    <w:rsid w:val="00851639"/>
    <w:rsid w:val="00860DB0"/>
    <w:rsid w:val="00872560"/>
    <w:rsid w:val="008760D7"/>
    <w:rsid w:val="00876B9A"/>
    <w:rsid w:val="008841F2"/>
    <w:rsid w:val="008933BF"/>
    <w:rsid w:val="008A10C4"/>
    <w:rsid w:val="008B0248"/>
    <w:rsid w:val="008B17A0"/>
    <w:rsid w:val="008C17B7"/>
    <w:rsid w:val="008C21A3"/>
    <w:rsid w:val="008C5AAC"/>
    <w:rsid w:val="008C5D3D"/>
    <w:rsid w:val="008D175D"/>
    <w:rsid w:val="008D2C58"/>
    <w:rsid w:val="008E1F9D"/>
    <w:rsid w:val="008E2EB6"/>
    <w:rsid w:val="008E588A"/>
    <w:rsid w:val="008F1FF2"/>
    <w:rsid w:val="008F5F33"/>
    <w:rsid w:val="00905311"/>
    <w:rsid w:val="0091046A"/>
    <w:rsid w:val="0091241A"/>
    <w:rsid w:val="00926ABD"/>
    <w:rsid w:val="009271BA"/>
    <w:rsid w:val="0093055E"/>
    <w:rsid w:val="00944A6D"/>
    <w:rsid w:val="00947F4E"/>
    <w:rsid w:val="00953C89"/>
    <w:rsid w:val="00955BCE"/>
    <w:rsid w:val="00964E2E"/>
    <w:rsid w:val="00966D47"/>
    <w:rsid w:val="009748CB"/>
    <w:rsid w:val="00975959"/>
    <w:rsid w:val="00977E05"/>
    <w:rsid w:val="00985163"/>
    <w:rsid w:val="00987697"/>
    <w:rsid w:val="009902CB"/>
    <w:rsid w:val="00992312"/>
    <w:rsid w:val="00992D7A"/>
    <w:rsid w:val="00997DC5"/>
    <w:rsid w:val="009C0DED"/>
    <w:rsid w:val="009C1CFE"/>
    <w:rsid w:val="009C4F16"/>
    <w:rsid w:val="009C70CD"/>
    <w:rsid w:val="009D172C"/>
    <w:rsid w:val="009D2919"/>
    <w:rsid w:val="009D65A5"/>
    <w:rsid w:val="009E03D8"/>
    <w:rsid w:val="009E6AB1"/>
    <w:rsid w:val="009F485E"/>
    <w:rsid w:val="009F740A"/>
    <w:rsid w:val="00A1151F"/>
    <w:rsid w:val="00A16CE8"/>
    <w:rsid w:val="00A358BF"/>
    <w:rsid w:val="00A3591E"/>
    <w:rsid w:val="00A37D7F"/>
    <w:rsid w:val="00A426BF"/>
    <w:rsid w:val="00A46410"/>
    <w:rsid w:val="00A57688"/>
    <w:rsid w:val="00A65735"/>
    <w:rsid w:val="00A72CFC"/>
    <w:rsid w:val="00A72F1E"/>
    <w:rsid w:val="00A769E7"/>
    <w:rsid w:val="00A814E6"/>
    <w:rsid w:val="00A82AE1"/>
    <w:rsid w:val="00A84A94"/>
    <w:rsid w:val="00A86BF7"/>
    <w:rsid w:val="00A904B1"/>
    <w:rsid w:val="00A91995"/>
    <w:rsid w:val="00A95E6C"/>
    <w:rsid w:val="00A96B4A"/>
    <w:rsid w:val="00AA223E"/>
    <w:rsid w:val="00AA5389"/>
    <w:rsid w:val="00AA6285"/>
    <w:rsid w:val="00AC4688"/>
    <w:rsid w:val="00AC7BE9"/>
    <w:rsid w:val="00AD1DAA"/>
    <w:rsid w:val="00AD5B34"/>
    <w:rsid w:val="00AF1E20"/>
    <w:rsid w:val="00AF1E23"/>
    <w:rsid w:val="00AF7F81"/>
    <w:rsid w:val="00B01135"/>
    <w:rsid w:val="00B01AFF"/>
    <w:rsid w:val="00B01C41"/>
    <w:rsid w:val="00B0361E"/>
    <w:rsid w:val="00B05CC7"/>
    <w:rsid w:val="00B27E39"/>
    <w:rsid w:val="00B350D8"/>
    <w:rsid w:val="00B4702A"/>
    <w:rsid w:val="00B510CF"/>
    <w:rsid w:val="00B609A3"/>
    <w:rsid w:val="00B62687"/>
    <w:rsid w:val="00B727E7"/>
    <w:rsid w:val="00B73A33"/>
    <w:rsid w:val="00B753FB"/>
    <w:rsid w:val="00B76763"/>
    <w:rsid w:val="00B7732B"/>
    <w:rsid w:val="00B879F0"/>
    <w:rsid w:val="00B91182"/>
    <w:rsid w:val="00BB2759"/>
    <w:rsid w:val="00BB37E6"/>
    <w:rsid w:val="00BB7A9D"/>
    <w:rsid w:val="00BC25AA"/>
    <w:rsid w:val="00BC43FF"/>
    <w:rsid w:val="00BC7E0E"/>
    <w:rsid w:val="00BD3C67"/>
    <w:rsid w:val="00BD45AA"/>
    <w:rsid w:val="00BF2846"/>
    <w:rsid w:val="00BF38AE"/>
    <w:rsid w:val="00C0185E"/>
    <w:rsid w:val="00C022E3"/>
    <w:rsid w:val="00C15506"/>
    <w:rsid w:val="00C1724C"/>
    <w:rsid w:val="00C46078"/>
    <w:rsid w:val="00C4712D"/>
    <w:rsid w:val="00C552C2"/>
    <w:rsid w:val="00C555C9"/>
    <w:rsid w:val="00C66911"/>
    <w:rsid w:val="00C76907"/>
    <w:rsid w:val="00C850FC"/>
    <w:rsid w:val="00C90CBC"/>
    <w:rsid w:val="00C93C18"/>
    <w:rsid w:val="00C94F55"/>
    <w:rsid w:val="00C97147"/>
    <w:rsid w:val="00CA127F"/>
    <w:rsid w:val="00CA7D62"/>
    <w:rsid w:val="00CB07A8"/>
    <w:rsid w:val="00CB099A"/>
    <w:rsid w:val="00CB1E98"/>
    <w:rsid w:val="00CB2D9D"/>
    <w:rsid w:val="00CB3B57"/>
    <w:rsid w:val="00CB6FB7"/>
    <w:rsid w:val="00CC48B3"/>
    <w:rsid w:val="00CC58FA"/>
    <w:rsid w:val="00CD4A57"/>
    <w:rsid w:val="00CD7C3E"/>
    <w:rsid w:val="00CE5E3C"/>
    <w:rsid w:val="00CF17DF"/>
    <w:rsid w:val="00CF3A76"/>
    <w:rsid w:val="00D031C5"/>
    <w:rsid w:val="00D05B94"/>
    <w:rsid w:val="00D138F3"/>
    <w:rsid w:val="00D15873"/>
    <w:rsid w:val="00D24245"/>
    <w:rsid w:val="00D25988"/>
    <w:rsid w:val="00D33604"/>
    <w:rsid w:val="00D34DB0"/>
    <w:rsid w:val="00D37B08"/>
    <w:rsid w:val="00D437FF"/>
    <w:rsid w:val="00D45DFF"/>
    <w:rsid w:val="00D50AEA"/>
    <w:rsid w:val="00D5130C"/>
    <w:rsid w:val="00D62265"/>
    <w:rsid w:val="00D820A8"/>
    <w:rsid w:val="00D8512E"/>
    <w:rsid w:val="00DA1E58"/>
    <w:rsid w:val="00DA7FD9"/>
    <w:rsid w:val="00DB3C41"/>
    <w:rsid w:val="00DB4D68"/>
    <w:rsid w:val="00DD0710"/>
    <w:rsid w:val="00DD0EC1"/>
    <w:rsid w:val="00DD526C"/>
    <w:rsid w:val="00DD6518"/>
    <w:rsid w:val="00DE1972"/>
    <w:rsid w:val="00DE4EF2"/>
    <w:rsid w:val="00DE7062"/>
    <w:rsid w:val="00DF2C0E"/>
    <w:rsid w:val="00E01535"/>
    <w:rsid w:val="00E04DB6"/>
    <w:rsid w:val="00E066B6"/>
    <w:rsid w:val="00E06FFB"/>
    <w:rsid w:val="00E072AD"/>
    <w:rsid w:val="00E1773F"/>
    <w:rsid w:val="00E30155"/>
    <w:rsid w:val="00E37A27"/>
    <w:rsid w:val="00E4042A"/>
    <w:rsid w:val="00E40693"/>
    <w:rsid w:val="00E45C3E"/>
    <w:rsid w:val="00E605B7"/>
    <w:rsid w:val="00E769B2"/>
    <w:rsid w:val="00E76C37"/>
    <w:rsid w:val="00E849CA"/>
    <w:rsid w:val="00E859A7"/>
    <w:rsid w:val="00E914DD"/>
    <w:rsid w:val="00E91FE1"/>
    <w:rsid w:val="00EA10A5"/>
    <w:rsid w:val="00EA29CB"/>
    <w:rsid w:val="00EA5E95"/>
    <w:rsid w:val="00EC2F5A"/>
    <w:rsid w:val="00EC53B8"/>
    <w:rsid w:val="00EC5712"/>
    <w:rsid w:val="00EC7BF3"/>
    <w:rsid w:val="00ED1BF3"/>
    <w:rsid w:val="00ED4954"/>
    <w:rsid w:val="00EE0943"/>
    <w:rsid w:val="00EE33A2"/>
    <w:rsid w:val="00EE41ED"/>
    <w:rsid w:val="00EE4C03"/>
    <w:rsid w:val="00F00E37"/>
    <w:rsid w:val="00F010F3"/>
    <w:rsid w:val="00F05236"/>
    <w:rsid w:val="00F07440"/>
    <w:rsid w:val="00F11681"/>
    <w:rsid w:val="00F126C2"/>
    <w:rsid w:val="00F13131"/>
    <w:rsid w:val="00F207AA"/>
    <w:rsid w:val="00F2288B"/>
    <w:rsid w:val="00F26837"/>
    <w:rsid w:val="00F31301"/>
    <w:rsid w:val="00F33474"/>
    <w:rsid w:val="00F33965"/>
    <w:rsid w:val="00F47EA9"/>
    <w:rsid w:val="00F52D0F"/>
    <w:rsid w:val="00F53D22"/>
    <w:rsid w:val="00F60219"/>
    <w:rsid w:val="00F665AC"/>
    <w:rsid w:val="00F66BFA"/>
    <w:rsid w:val="00F67A1C"/>
    <w:rsid w:val="00F754F3"/>
    <w:rsid w:val="00F77E64"/>
    <w:rsid w:val="00F82C5B"/>
    <w:rsid w:val="00F8555F"/>
    <w:rsid w:val="00FA3B86"/>
    <w:rsid w:val="00FB10E9"/>
    <w:rsid w:val="00FB3D99"/>
    <w:rsid w:val="00FB4407"/>
    <w:rsid w:val="00FB644A"/>
    <w:rsid w:val="00FC100F"/>
    <w:rsid w:val="00FC2387"/>
    <w:rsid w:val="00FC768C"/>
    <w:rsid w:val="00FD0406"/>
    <w:rsid w:val="00FE71DE"/>
    <w:rsid w:val="00FE782C"/>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71DE"/>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i/>
      <w:color w:val="0000FF"/>
    </w:rPr>
  </w:style>
  <w:style w:type="character" w:customStyle="1" w:styleId="31">
    <w:name w:val="标题 3 字符"/>
    <w:aliases w:val="h3 字符"/>
    <w:basedOn w:val="a0"/>
    <w:link w:val="30"/>
    <w:rsid w:val="00105AB0"/>
    <w:rPr>
      <w:rFonts w:ascii="Arial" w:hAnsi="Arial"/>
      <w:sz w:val="28"/>
      <w:lang w:val="en-GB" w:eastAsia="en-US"/>
    </w:rPr>
  </w:style>
  <w:style w:type="character" w:customStyle="1" w:styleId="41">
    <w:name w:val="标题 4 字符"/>
    <w:basedOn w:val="a0"/>
    <w:link w:val="40"/>
    <w:rsid w:val="00105AB0"/>
    <w:rPr>
      <w:rFonts w:ascii="Arial" w:hAnsi="Arial"/>
      <w:sz w:val="24"/>
      <w:lang w:val="en-GB" w:eastAsia="en-US"/>
    </w:rPr>
  </w:style>
  <w:style w:type="character" w:customStyle="1" w:styleId="B1Char">
    <w:name w:val="B1 Char"/>
    <w:qFormat/>
    <w:rsid w:val="00BB2759"/>
    <w:rPr>
      <w:rFonts w:eastAsia="Times New Roman"/>
    </w:rPr>
  </w:style>
  <w:style w:type="character" w:customStyle="1" w:styleId="EXChar">
    <w:name w:val="EX Char"/>
    <w:link w:val="EX"/>
    <w:locked/>
    <w:rsid w:val="00EE41ED"/>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qFormat/>
    <w:rsid w:val="003A1A8C"/>
    <w:rPr>
      <w:rFonts w:ascii="Arial" w:hAnsi="Arial"/>
      <w:sz w:val="32"/>
      <w:lang w:val="en-GB" w:eastAsia="en-US"/>
    </w:rPr>
  </w:style>
  <w:style w:type="character" w:customStyle="1" w:styleId="EXCar">
    <w:name w:val="EX Car"/>
    <w:qFormat/>
    <w:locked/>
    <w:rsid w:val="00A426B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264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4287218">
      <w:bodyDiv w:val="1"/>
      <w:marLeft w:val="0"/>
      <w:marRight w:val="0"/>
      <w:marTop w:val="0"/>
      <w:marBottom w:val="0"/>
      <w:divBdr>
        <w:top w:val="none" w:sz="0" w:space="0" w:color="auto"/>
        <w:left w:val="none" w:sz="0" w:space="0" w:color="auto"/>
        <w:bottom w:val="none" w:sz="0" w:space="0" w:color="auto"/>
        <w:right w:val="none" w:sz="0" w:space="0" w:color="auto"/>
      </w:divBdr>
    </w:div>
    <w:div w:id="4004502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6309380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2097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015163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066674">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294</TotalTime>
  <Pages>4</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25</cp:revision>
  <cp:lastPrinted>1899-12-31T23:00:00Z</cp:lastPrinted>
  <dcterms:created xsi:type="dcterms:W3CDTF">2025-04-28T11:36:00Z</dcterms:created>
  <dcterms:modified xsi:type="dcterms:W3CDTF">2025-10-06T07:24:00Z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(3)0LuDvWjTqXg8aWVmuZ4nH2MpyhQ0HlTpKdewjmOMPyRwqiClWJEbGCDZ49tyjLcA4Aqh3SEf
Z2VomIk1ikpB1jpJ6Lh7SJBh3aJDX2YCVyjqvlnD5qQGtez5cHJqj5S7VpYDZqcZwq1GuwpH
Yq7PUlpi3+Tnsr3ZQEIOdOT10JXeW/Y+sVuxASTOFthZO3X58M2pHfy/CxKJ9rusLQpSHLWN
kJnwivly+5RJTigauy</vt:lpwstr>
  </property>
  <property fmtid="{D5CDD505-2E9C-101B-9397-08002B2CF9AE}" pid="3" name="_2015_ms_pID_7253431">
    <vt:lpwstr>2F4qOYbCp9jNRnMCeUu6wOXXIM0Ex+5CUtLWcWdbcTwp9j4nS2fNZI
WNDMmcLbhQc6oUr4GjgACqYZo0CK+LJ6u9UAymhDwikyHZygGajaBhwBm8eyI94zxhCAxV4y
AFRFoQlr5M+eKDgv1AJWezvHZeYbYVv8RjUmHPrvWi/ioAD7rEET2AihO5gAKHaxYM8+rwWe
9rfZhQ7uY7/+tKw0CCc9VhggaXZ/8qXB55Qa</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1759113820</vt:lpwstr>
  </property>
</Properties>
</file>